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7F49" w:rsidRDefault="00627F49" w:rsidP="00627F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BASKAT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627F49" w:rsidRDefault="00627F49" w:rsidP="00627F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27F49" w:rsidRDefault="00627F49" w:rsidP="00627F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27F49" w:rsidRDefault="00627F49" w:rsidP="00627F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Apr.1418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the Guildhall,</w:t>
      </w:r>
    </w:p>
    <w:p w:rsidR="00627F49" w:rsidRDefault="00627F49" w:rsidP="00627F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London, into lands held by the late Sir John de </w:t>
      </w:r>
      <w:proofErr w:type="spellStart"/>
      <w:r>
        <w:rPr>
          <w:rFonts w:ascii="Times New Roman" w:hAnsi="Times New Roman" w:cs="Times New Roman"/>
          <w:sz w:val="24"/>
          <w:szCs w:val="24"/>
        </w:rPr>
        <w:t>Haryngton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627F49" w:rsidRDefault="00627F49" w:rsidP="00627F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C2047A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21-63)</w:t>
      </w:r>
    </w:p>
    <w:p w:rsidR="00627F49" w:rsidRDefault="00627F49" w:rsidP="00627F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27F49" w:rsidRDefault="00627F49" w:rsidP="00627F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627F49" w:rsidRDefault="00627F49" w:rsidP="00627F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October 2015</w:t>
      </w:r>
      <w:bookmarkStart w:id="0" w:name="_GoBack"/>
      <w:bookmarkEnd w:id="0"/>
    </w:p>
    <w:sectPr w:rsidR="00DD5B8A" w:rsidRPr="00627F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7F49" w:rsidRDefault="00627F49" w:rsidP="00564E3C">
      <w:pPr>
        <w:spacing w:after="0" w:line="240" w:lineRule="auto"/>
      </w:pPr>
      <w:r>
        <w:separator/>
      </w:r>
    </w:p>
  </w:endnote>
  <w:endnote w:type="continuationSeparator" w:id="0">
    <w:p w:rsidR="00627F49" w:rsidRDefault="00627F4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27F49">
      <w:rPr>
        <w:rFonts w:ascii="Times New Roman" w:hAnsi="Times New Roman" w:cs="Times New Roman"/>
        <w:noProof/>
        <w:sz w:val="24"/>
        <w:szCs w:val="24"/>
      </w:rPr>
      <w:t>19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7F49" w:rsidRDefault="00627F49" w:rsidP="00564E3C">
      <w:pPr>
        <w:spacing w:after="0" w:line="240" w:lineRule="auto"/>
      </w:pPr>
      <w:r>
        <w:separator/>
      </w:r>
    </w:p>
  </w:footnote>
  <w:footnote w:type="continuationSeparator" w:id="0">
    <w:p w:rsidR="00627F49" w:rsidRDefault="00627F4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F49"/>
    <w:rsid w:val="00372DC6"/>
    <w:rsid w:val="00564E3C"/>
    <w:rsid w:val="00627F49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462D14"/>
  <w15:chartTrackingRefBased/>
  <w15:docId w15:val="{28150D28-2257-4264-80FE-7C44C7C27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627F4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2015-10-19T21:09:00Z</dcterms:created>
  <dcterms:modified xsi:type="dcterms:W3CDTF">2015-10-19T21:10:00Z</dcterms:modified>
</cp:coreProperties>
</file>